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</w:t>
      </w:r>
      <w:r w:rsidR="278DE444" w:rsidRPr="4626349D">
        <w:rPr>
          <w:rFonts w:eastAsia="Arial" w:cs="Arial"/>
          <w:color w:val="000000" w:themeColor="text1"/>
        </w:rPr>
        <w:lastRenderedPageBreak/>
        <w:t xml:space="preserve">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lastRenderedPageBreak/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66151" w14:textId="77777777" w:rsidR="00624D77" w:rsidRDefault="00624D77">
      <w:r>
        <w:separator/>
      </w:r>
    </w:p>
    <w:p w14:paraId="190034B9" w14:textId="77777777" w:rsidR="00624D77" w:rsidRDefault="00624D77"/>
    <w:p w14:paraId="37F35DF2" w14:textId="77777777" w:rsidR="00624D77" w:rsidRDefault="00624D77"/>
    <w:p w14:paraId="0E67E45C" w14:textId="77777777" w:rsidR="00624D77" w:rsidRDefault="00624D77"/>
    <w:p w14:paraId="42B04FEC" w14:textId="77777777" w:rsidR="00624D77" w:rsidRDefault="00624D77"/>
    <w:p w14:paraId="00F6FAE9" w14:textId="77777777" w:rsidR="00624D77" w:rsidRDefault="00624D77"/>
    <w:p w14:paraId="1E047EE2" w14:textId="77777777" w:rsidR="00624D77" w:rsidRDefault="00624D77"/>
    <w:p w14:paraId="2D846D76" w14:textId="77777777" w:rsidR="00624D77" w:rsidRDefault="00624D77"/>
    <w:p w14:paraId="4C68002D" w14:textId="77777777" w:rsidR="00624D77" w:rsidRDefault="00624D77"/>
  </w:endnote>
  <w:endnote w:type="continuationSeparator" w:id="0">
    <w:p w14:paraId="1F6E8AF5" w14:textId="77777777" w:rsidR="00624D77" w:rsidRDefault="00624D77">
      <w:r>
        <w:continuationSeparator/>
      </w:r>
    </w:p>
    <w:p w14:paraId="6ED58955" w14:textId="77777777" w:rsidR="00624D77" w:rsidRDefault="00624D77"/>
    <w:p w14:paraId="110261CA" w14:textId="77777777" w:rsidR="00624D77" w:rsidRDefault="00624D77"/>
    <w:p w14:paraId="236E490B" w14:textId="77777777" w:rsidR="00624D77" w:rsidRDefault="00624D77"/>
    <w:p w14:paraId="58F4E97C" w14:textId="77777777" w:rsidR="00624D77" w:rsidRDefault="00624D77"/>
    <w:p w14:paraId="46AE269E" w14:textId="77777777" w:rsidR="00624D77" w:rsidRDefault="00624D77"/>
    <w:p w14:paraId="220C5CCF" w14:textId="77777777" w:rsidR="00624D77" w:rsidRDefault="00624D77"/>
    <w:p w14:paraId="4F5129C5" w14:textId="77777777" w:rsidR="00624D77" w:rsidRDefault="00624D77"/>
    <w:p w14:paraId="77BC49B9" w14:textId="77777777" w:rsidR="00624D77" w:rsidRDefault="00624D77"/>
  </w:endnote>
  <w:endnote w:type="continuationNotice" w:id="1">
    <w:p w14:paraId="7E4668D7" w14:textId="77777777" w:rsidR="00624D77" w:rsidRDefault="00624D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F50F" w14:textId="77777777" w:rsidR="00624D77" w:rsidRDefault="00624D77">
      <w:r>
        <w:separator/>
      </w:r>
    </w:p>
    <w:p w14:paraId="435EEF48" w14:textId="77777777" w:rsidR="00624D77" w:rsidRDefault="00624D77"/>
    <w:p w14:paraId="2C0E64CA" w14:textId="77777777" w:rsidR="00624D77" w:rsidRDefault="00624D77"/>
    <w:p w14:paraId="3F3D65BC" w14:textId="77777777" w:rsidR="00624D77" w:rsidRDefault="00624D77"/>
    <w:p w14:paraId="3174BAA9" w14:textId="77777777" w:rsidR="00624D77" w:rsidRDefault="00624D77"/>
    <w:p w14:paraId="6629A54E" w14:textId="77777777" w:rsidR="00624D77" w:rsidRDefault="00624D77"/>
    <w:p w14:paraId="66B79F37" w14:textId="77777777" w:rsidR="00624D77" w:rsidRDefault="00624D77"/>
    <w:p w14:paraId="2D63E0D1" w14:textId="77777777" w:rsidR="00624D77" w:rsidRDefault="00624D77"/>
    <w:p w14:paraId="6BB4719D" w14:textId="77777777" w:rsidR="00624D77" w:rsidRDefault="00624D77"/>
  </w:footnote>
  <w:footnote w:type="continuationSeparator" w:id="0">
    <w:p w14:paraId="7703A1FF" w14:textId="77777777" w:rsidR="00624D77" w:rsidRDefault="00624D77">
      <w:r>
        <w:continuationSeparator/>
      </w:r>
    </w:p>
    <w:p w14:paraId="616A9F88" w14:textId="77777777" w:rsidR="00624D77" w:rsidRDefault="00624D77"/>
    <w:p w14:paraId="527713D3" w14:textId="77777777" w:rsidR="00624D77" w:rsidRDefault="00624D77"/>
    <w:p w14:paraId="3D406350" w14:textId="77777777" w:rsidR="00624D77" w:rsidRDefault="00624D77"/>
    <w:p w14:paraId="6A2ECFD9" w14:textId="77777777" w:rsidR="00624D77" w:rsidRDefault="00624D77"/>
    <w:p w14:paraId="20E8A53B" w14:textId="77777777" w:rsidR="00624D77" w:rsidRDefault="00624D77"/>
    <w:p w14:paraId="18178368" w14:textId="77777777" w:rsidR="00624D77" w:rsidRDefault="00624D77"/>
    <w:p w14:paraId="5918DE62" w14:textId="77777777" w:rsidR="00624D77" w:rsidRDefault="00624D77"/>
    <w:p w14:paraId="2A1838E2" w14:textId="77777777" w:rsidR="00624D77" w:rsidRDefault="00624D77"/>
  </w:footnote>
  <w:footnote w:type="continuationNotice" w:id="1">
    <w:p w14:paraId="1ECF57D3" w14:textId="77777777" w:rsidR="00624D77" w:rsidRDefault="00624D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34E" w14:textId="6F4CC7F0" w:rsidR="00030837" w:rsidRDefault="00030837" w:rsidP="0003083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#102</w:t>
    </w:r>
    <w:r>
      <w:rPr>
        <w:b/>
        <w:i/>
        <w:noProof/>
        <w:sz w:val="28"/>
      </w:rPr>
      <w:tab/>
    </w:r>
    <w:r>
      <w:rPr>
        <w:b/>
        <w:noProof/>
        <w:sz w:val="24"/>
      </w:rPr>
      <w:t>CP-233</w:t>
    </w:r>
    <w:r>
      <w:rPr>
        <w:b/>
        <w:noProof/>
        <w:sz w:val="24"/>
      </w:rPr>
      <w:t>085</w:t>
    </w:r>
  </w:p>
  <w:p w14:paraId="1A9D9496" w14:textId="77777777" w:rsidR="00030837" w:rsidRDefault="00030837" w:rsidP="000308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Edinburgh, GB,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2023</w:t>
    </w:r>
  </w:p>
  <w:p w14:paraId="2A59EB87" w14:textId="77777777" w:rsidR="00030837" w:rsidRDefault="00030837" w:rsidP="00030837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0837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4D77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03083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F773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KK/MCC</cp:lastModifiedBy>
  <cp:revision>4</cp:revision>
  <cp:lastPrinted>2023-10-04T14:40:00Z</cp:lastPrinted>
  <dcterms:created xsi:type="dcterms:W3CDTF">2023-11-02T21:27:00Z</dcterms:created>
  <dcterms:modified xsi:type="dcterms:W3CDTF">2023-11-23T06:42:00Z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